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335C3" w:rsidRPr="006335C3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ΕΙΔΟΣ: Πλαστικά σωληνάκια με βιδωτό πώμα</w:t>
            </w:r>
          </w:p>
        </w:tc>
      </w:tr>
      <w:tr w:rsidR="006335C3" w:rsidRPr="006335C3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335C3" w:rsidRPr="006335C3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335C3" w:rsidRPr="006335C3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335C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335C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335C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335C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335C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335C3" w:rsidRPr="006335C3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335C3" w:rsidRPr="006335C3" w:rsidRDefault="006335C3" w:rsidP="006335C3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Όγκου 2ml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335C3" w:rsidRPr="006335C3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335C3" w:rsidRPr="006335C3" w:rsidRDefault="006335C3" w:rsidP="006335C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335C3" w:rsidRPr="006335C3" w:rsidRDefault="006335C3" w:rsidP="006335C3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100 </w:t>
            </w:r>
            <w:proofErr w:type="spellStart"/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τμ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6335C3" w:rsidRPr="006335C3" w:rsidRDefault="006335C3" w:rsidP="006335C3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335C3" w:rsidRPr="006335C3" w:rsidRDefault="006335C3" w:rsidP="006335C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335C3" w:rsidRPr="006335C3" w:rsidRDefault="006335C3" w:rsidP="006335C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335C3" w:rsidRPr="006335C3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335C3" w:rsidRPr="006335C3" w:rsidRDefault="006335C3" w:rsidP="006335C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335C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35C3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335C3" w:rsidRPr="006335C3" w:rsidRDefault="006335C3" w:rsidP="006335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335C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6335C3" w:rsidRDefault="00B43CAA" w:rsidP="006335C3">
      <w:bookmarkStart w:id="0" w:name="_GoBack"/>
      <w:bookmarkEnd w:id="0"/>
    </w:p>
    <w:sectPr w:rsidR="00B43CAA" w:rsidRPr="006335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335C3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2025-11-24T08:40:00Z</dcterms:created>
  <dcterms:modified xsi:type="dcterms:W3CDTF">2025-11-24T08:40:00Z</dcterms:modified>
</cp:coreProperties>
</file>